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5F35ABA2" w:rsidR="009D1B29" w:rsidRDefault="00BA0A9D" w:rsidP="00A23A13">
      <w:pPr>
        <w:pStyle w:val="Tittel"/>
      </w:pPr>
      <w:r>
        <w:t xml:space="preserve">Bilag </w:t>
      </w:r>
      <w:r w:rsidR="7B6E8510">
        <w:t>1</w:t>
      </w:r>
      <w:r>
        <w:t xml:space="preserve"> Endringsprotokoll</w:t>
      </w:r>
    </w:p>
    <w:p w14:paraId="65795993" w14:textId="34DD66FD" w:rsidR="00BA0A9D" w:rsidRPr="009D1B29" w:rsidRDefault="6FC85865" w:rsidP="4E862C6D">
      <w:pPr>
        <w:pStyle w:val="Overskrift1"/>
      </w:pPr>
      <w:r>
        <w:t>202</w:t>
      </w:r>
      <w:r w:rsidR="737D4E07">
        <w:t>6</w:t>
      </w:r>
      <w:r>
        <w:t>/</w:t>
      </w:r>
      <w:r w:rsidR="7E80482F">
        <w:t>350</w:t>
      </w:r>
      <w:r w:rsidR="00BA0A9D">
        <w:t xml:space="preserve"> </w:t>
      </w:r>
      <w:r w:rsidR="1C578E6E">
        <w:t>Rammeavtale om levering brystdiagnostikk</w:t>
      </w:r>
      <w:r w:rsidR="2EA18F77">
        <w:t>,</w:t>
      </w:r>
      <w:r w:rsidR="537A9570" w:rsidRPr="110543AD">
        <w:rPr>
          <w:bCs/>
        </w:rPr>
        <w:t xml:space="preserve"> Helse Midt-Norge RHF</w:t>
      </w:r>
    </w:p>
    <w:p w14:paraId="4B0B5445" w14:textId="7B48C43E" w:rsidR="00BA0A9D" w:rsidRPr="009D1B29" w:rsidRDefault="00BA0A9D" w:rsidP="4E862C6D"/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AEF6A" w14:textId="77777777" w:rsidR="0053553B" w:rsidRDefault="0053553B" w:rsidP="008A6B54">
      <w:pPr>
        <w:spacing w:after="0" w:line="240" w:lineRule="auto"/>
      </w:pPr>
      <w:r>
        <w:separator/>
      </w:r>
    </w:p>
  </w:endnote>
  <w:endnote w:type="continuationSeparator" w:id="0">
    <w:p w14:paraId="3815CE57" w14:textId="77777777" w:rsidR="0053553B" w:rsidRDefault="0053553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98E9" w14:textId="7798A6D7" w:rsidR="003F47D2" w:rsidRDefault="003F47D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6458748" wp14:editId="303EB5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3A5C7" w14:textId="17ABADFE" w:rsidR="003F47D2" w:rsidRPr="003F47D2" w:rsidRDefault="003F47D2" w:rsidP="003F47D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F47D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6458748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fill o:detectmouseclick="t"/>
              <v:textbox style="mso-fit-shape-to-text:t" inset="20pt,0,0,15pt">
                <w:txbxContent>
                  <w:p w:rsidRPr="003F47D2" w:rsidR="003F47D2" w:rsidP="003F47D2" w:rsidRDefault="003F47D2" w14:paraId="4873A5C7" w14:textId="17ABADF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F47D2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60625AE3" w:rsidR="0001190D" w:rsidRPr="00907B33" w:rsidRDefault="003F47D2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38458F8E" wp14:editId="1AC13827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3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94DB19" w14:textId="4CA616B0" w:rsidR="003F47D2" w:rsidRPr="003F47D2" w:rsidRDefault="003F47D2" w:rsidP="003F47D2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3F47D2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>
                <w:pict>
                  <v:shapetype id="_x0000_t202" coordsize="21600,21600" o:spt="202" path="m,l,21600r21600,l21600,xe" w14:anchorId="38458F8E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3F47D2" w:rsidR="003F47D2" w:rsidP="003F47D2" w:rsidRDefault="003F47D2" w14:paraId="3F94DB19" w14:textId="4CA616B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F47D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01190D"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="00011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01190D"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7A48F78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E890B13" w:rsidR="004F084A" w:rsidRPr="00907B33" w:rsidRDefault="003F47D2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57A0E70C" wp14:editId="2A25BBD0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CBDC7A" w14:textId="63D62A68" w:rsidR="003F47D2" w:rsidRPr="003F47D2" w:rsidRDefault="003F47D2" w:rsidP="003F47D2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3F47D2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>
                <w:pict>
                  <v:shapetype id="_x0000_t202" coordsize="21600,21600" o:spt="202" path="m,l,21600r21600,l21600,xe" w14:anchorId="57A0E70C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      <v:fill o:detectmouseclick="t"/>
                    <v:textbox style="mso-fit-shape-to-text:t" inset="20pt,0,0,15pt">
                      <w:txbxContent>
                        <w:p w:rsidRPr="003F47D2" w:rsidR="003F47D2" w:rsidP="003F47D2" w:rsidRDefault="003F47D2" w14:paraId="6CCBDC7A" w14:textId="63D62A6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F47D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C58F6">
            <w:rPr>
              <w:color w:val="003087" w:themeColor="text2"/>
              <w:sz w:val="18"/>
              <w:szCs w:val="18"/>
            </w:rPr>
            <w:t>Helse Midt-Norge RHF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7A48F785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42749646" w:rsidR="004F084A" w:rsidRPr="00BD5AA6" w:rsidRDefault="7A48F785" w:rsidP="7A48F785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7A48F785">
            <w:rPr>
              <w:b w:val="0"/>
              <w:color w:val="003087" w:themeColor="text2"/>
              <w:sz w:val="18"/>
              <w:szCs w:val="18"/>
            </w:rPr>
            <w:t>Bilag 1 Endringsprotokoll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5E07" w14:textId="77777777" w:rsidR="0053553B" w:rsidRDefault="0053553B" w:rsidP="008A6B54">
      <w:pPr>
        <w:spacing w:after="0" w:line="240" w:lineRule="auto"/>
      </w:pPr>
      <w:r>
        <w:separator/>
      </w:r>
    </w:p>
  </w:footnote>
  <w:footnote w:type="continuationSeparator" w:id="0">
    <w:p w14:paraId="45203F90" w14:textId="77777777" w:rsidR="0053553B" w:rsidRDefault="0053553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3ACCC47F" w:rsidR="004F084A" w:rsidRPr="005E3FC0" w:rsidRDefault="00404050" w:rsidP="005E3FC0">
    <w:pPr>
      <w:pStyle w:val="Topptekst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6FE710B9" wp14:editId="0E7983A5">
          <wp:simplePos x="0" y="0"/>
          <wp:positionH relativeFrom="margin">
            <wp:posOffset>0</wp:posOffset>
          </wp:positionH>
          <wp:positionV relativeFrom="page">
            <wp:posOffset>467995</wp:posOffset>
          </wp:positionV>
          <wp:extent cx="2070000" cy="342000"/>
          <wp:effectExtent l="0" t="0" r="6985" b="1270"/>
          <wp:wrapNone/>
          <wp:docPr id="1136505227" name="Bilde 1136505227" descr="Et bilde som inneholder Grafikk, Font, skjermbild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Grafikk, Font, skjermbild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C58F6"/>
    <w:rsid w:val="00234B11"/>
    <w:rsid w:val="002C03B4"/>
    <w:rsid w:val="002C5C80"/>
    <w:rsid w:val="002D33F1"/>
    <w:rsid w:val="002E4931"/>
    <w:rsid w:val="002F21B1"/>
    <w:rsid w:val="00311005"/>
    <w:rsid w:val="003C7810"/>
    <w:rsid w:val="003D3F41"/>
    <w:rsid w:val="003F47D2"/>
    <w:rsid w:val="00400A8F"/>
    <w:rsid w:val="00402EAE"/>
    <w:rsid w:val="00404050"/>
    <w:rsid w:val="00421342"/>
    <w:rsid w:val="0047732F"/>
    <w:rsid w:val="00486A77"/>
    <w:rsid w:val="004876F2"/>
    <w:rsid w:val="004B54E4"/>
    <w:rsid w:val="004F084A"/>
    <w:rsid w:val="00512B3B"/>
    <w:rsid w:val="00522354"/>
    <w:rsid w:val="0053553B"/>
    <w:rsid w:val="005703FD"/>
    <w:rsid w:val="005E3FC0"/>
    <w:rsid w:val="005E61C2"/>
    <w:rsid w:val="005F5862"/>
    <w:rsid w:val="006837C3"/>
    <w:rsid w:val="006F312A"/>
    <w:rsid w:val="00722FF1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541CC"/>
    <w:rsid w:val="009A3E11"/>
    <w:rsid w:val="009B4D02"/>
    <w:rsid w:val="009C7E5D"/>
    <w:rsid w:val="009D1B29"/>
    <w:rsid w:val="009F7F53"/>
    <w:rsid w:val="00A13B9A"/>
    <w:rsid w:val="00A15BFC"/>
    <w:rsid w:val="00A659C6"/>
    <w:rsid w:val="00AA1652"/>
    <w:rsid w:val="00AD51F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736DA"/>
    <w:rsid w:val="00E7683A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D4CB3D2"/>
    <w:rsid w:val="0EBDC333"/>
    <w:rsid w:val="110543AD"/>
    <w:rsid w:val="1C578E6E"/>
    <w:rsid w:val="2552606E"/>
    <w:rsid w:val="2CC8A444"/>
    <w:rsid w:val="2EA18F77"/>
    <w:rsid w:val="306B270A"/>
    <w:rsid w:val="32C9B329"/>
    <w:rsid w:val="495FF3B5"/>
    <w:rsid w:val="4E862C6D"/>
    <w:rsid w:val="526E9684"/>
    <w:rsid w:val="537A9570"/>
    <w:rsid w:val="5439DA23"/>
    <w:rsid w:val="5DF83E8E"/>
    <w:rsid w:val="636FA084"/>
    <w:rsid w:val="6AA8AC2D"/>
    <w:rsid w:val="6FC85865"/>
    <w:rsid w:val="737D4E07"/>
    <w:rsid w:val="753E83E9"/>
    <w:rsid w:val="75414096"/>
    <w:rsid w:val="7879ED3B"/>
    <w:rsid w:val="7A48F785"/>
    <w:rsid w:val="7B6E8510"/>
    <w:rsid w:val="7E80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E7F7B3C90BC42B42CCD378417C8BA" ma:contentTypeVersion="6" ma:contentTypeDescription="Opprett et nytt dokument." ma:contentTypeScope="" ma:versionID="73653839515415960b355693b6881864">
  <xsd:schema xmlns:xsd="http://www.w3.org/2001/XMLSchema" xmlns:xs="http://www.w3.org/2001/XMLSchema" xmlns:p="http://schemas.microsoft.com/office/2006/metadata/properties" xmlns:ns1="http://schemas.microsoft.com/sharepoint/v3" xmlns:ns2="270f302a-9546-4842-ac1e-2265f89f9610" targetNamespace="http://schemas.microsoft.com/office/2006/metadata/properties" ma:root="true" ma:fieldsID="37f182971da36993d12c9b1dd6e575d7" ns1:_="" ns2:_="">
    <xsd:import namespace="http://schemas.microsoft.com/sharepoint/v3"/>
    <xsd:import namespace="270f302a-9546-4842-ac1e-2265f89f9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f302a-9546-4842-ac1e-2265f89f96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F57FF-2D89-4B72-8FF1-EEC67C4FB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70f302a-9546-4842-ac1e-2265f89f9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63</Words>
  <Characters>334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Nørstrud, Anna Christina</cp:lastModifiedBy>
  <cp:revision>15</cp:revision>
  <dcterms:created xsi:type="dcterms:W3CDTF">2024-04-22T11:01:00Z</dcterms:created>
  <dcterms:modified xsi:type="dcterms:W3CDTF">2026-05-26T10:06:00Z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0x010100D37E7F7B3C90BC42B42CCD378417C8BA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2024-04-22T11:01:35Z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a773c127-c415-4f68-aa43-e555acf0138c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3000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